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1BCA0" w14:textId="6CCC43A0" w:rsidR="00BA00AB" w:rsidRDefault="003B029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KYRKEBY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d.ca.1413)</w:t>
      </w:r>
    </w:p>
    <w:p w14:paraId="734B5452" w14:textId="6CECD338" w:rsidR="003B0290" w:rsidRDefault="003B029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? of London. Bladesmith.</w:t>
      </w:r>
    </w:p>
    <w:p w14:paraId="546FFCEF" w14:textId="674744BF" w:rsidR="003B0290" w:rsidRDefault="003B0290" w:rsidP="009139A6">
      <w:pPr>
        <w:pStyle w:val="NoSpacing"/>
        <w:rPr>
          <w:rFonts w:cs="Times New Roman"/>
          <w:szCs w:val="24"/>
        </w:rPr>
      </w:pPr>
    </w:p>
    <w:p w14:paraId="3425511E" w14:textId="16A5BDCC" w:rsidR="003B0290" w:rsidRDefault="003B0290" w:rsidP="009139A6">
      <w:pPr>
        <w:pStyle w:val="NoSpacing"/>
        <w:rPr>
          <w:rFonts w:cs="Times New Roman"/>
          <w:szCs w:val="24"/>
        </w:rPr>
      </w:pPr>
    </w:p>
    <w:p w14:paraId="6F6F030A" w14:textId="720A0709" w:rsidR="003B0290" w:rsidRDefault="003B029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Letitia(q.v.).</w:t>
      </w:r>
    </w:p>
    <w:p w14:paraId="05BCE453" w14:textId="3DCDBF9A" w:rsidR="003B0290" w:rsidRDefault="003B029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54E17">
          <w:rPr>
            <w:rStyle w:val="Hyperlink"/>
            <w:rFonts w:cs="Times New Roman"/>
            <w:szCs w:val="24"/>
          </w:rPr>
          <w:t>https://waalt.uh.edu/index.php/CP40/609:_K-Z</w:t>
        </w:r>
      </w:hyperlink>
      <w:r>
        <w:rPr>
          <w:rFonts w:cs="Times New Roman"/>
          <w:szCs w:val="24"/>
        </w:rPr>
        <w:t xml:space="preserve"> )</w:t>
      </w:r>
    </w:p>
    <w:p w14:paraId="193C3B22" w14:textId="36B54611" w:rsidR="003B0290" w:rsidRDefault="003B0290" w:rsidP="009139A6">
      <w:pPr>
        <w:pStyle w:val="NoSpacing"/>
        <w:rPr>
          <w:rFonts w:cs="Times New Roman"/>
          <w:szCs w:val="24"/>
        </w:rPr>
      </w:pPr>
    </w:p>
    <w:p w14:paraId="634DD549" w14:textId="3BFC4CED" w:rsidR="003B0290" w:rsidRDefault="003B0290" w:rsidP="009139A6">
      <w:pPr>
        <w:pStyle w:val="NoSpacing"/>
        <w:rPr>
          <w:rFonts w:cs="Times New Roman"/>
          <w:szCs w:val="24"/>
        </w:rPr>
      </w:pPr>
    </w:p>
    <w:p w14:paraId="59200028" w14:textId="1384EE06" w:rsidR="003B0290" w:rsidRDefault="003B029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died in or before this time.   (ibid.)</w:t>
      </w:r>
    </w:p>
    <w:p w14:paraId="6DAC09BC" w14:textId="7BFE5BEB" w:rsidR="003B0290" w:rsidRDefault="003B0290" w:rsidP="009139A6">
      <w:pPr>
        <w:pStyle w:val="NoSpacing"/>
        <w:rPr>
          <w:rFonts w:cs="Times New Roman"/>
          <w:szCs w:val="24"/>
        </w:rPr>
      </w:pPr>
    </w:p>
    <w:p w14:paraId="6819327E" w14:textId="29B2E9CF" w:rsidR="003B0290" w:rsidRDefault="003B0290" w:rsidP="009139A6">
      <w:pPr>
        <w:pStyle w:val="NoSpacing"/>
        <w:rPr>
          <w:rFonts w:cs="Times New Roman"/>
          <w:szCs w:val="24"/>
        </w:rPr>
      </w:pPr>
    </w:p>
    <w:p w14:paraId="4FC08277" w14:textId="589C39AD" w:rsidR="003B0290" w:rsidRDefault="003B029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2023</w:t>
      </w:r>
    </w:p>
    <w:sectPr w:rsidR="003B02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BA23B" w14:textId="77777777" w:rsidR="003B0290" w:rsidRDefault="003B0290" w:rsidP="009139A6">
      <w:r>
        <w:separator/>
      </w:r>
    </w:p>
  </w:endnote>
  <w:endnote w:type="continuationSeparator" w:id="0">
    <w:p w14:paraId="55B69A33" w14:textId="77777777" w:rsidR="003B0290" w:rsidRDefault="003B02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E55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1B5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7B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024A" w14:textId="77777777" w:rsidR="003B0290" w:rsidRDefault="003B0290" w:rsidP="009139A6">
      <w:r>
        <w:separator/>
      </w:r>
    </w:p>
  </w:footnote>
  <w:footnote w:type="continuationSeparator" w:id="0">
    <w:p w14:paraId="7832341A" w14:textId="77777777" w:rsidR="003B0290" w:rsidRDefault="003B02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CE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02D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71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290"/>
    <w:rsid w:val="000666E0"/>
    <w:rsid w:val="002510B7"/>
    <w:rsid w:val="003B029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E3D8B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C69C7"/>
  <w15:chartTrackingRefBased/>
  <w15:docId w15:val="{7439538C-E5A1-4ECC-80D9-1A154835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02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2023-03-31T08:18:00Z</dcterms:created>
  <dcterms:modified xsi:type="dcterms:W3CDTF">2023-03-31T08:35:00Z</dcterms:modified>
</cp:coreProperties>
</file>